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5D" w:rsidRPr="00063439" w:rsidRDefault="007F2F5D" w:rsidP="00063439">
      <w:pPr>
        <w:spacing w:after="0" w:line="240" w:lineRule="auto"/>
        <w:jc w:val="center"/>
        <w:rPr>
          <w:rStyle w:val="Strong"/>
          <w:rFonts w:ascii="Times New Roman" w:hAnsi="Times New Roman"/>
          <w:sz w:val="28"/>
          <w:szCs w:val="28"/>
        </w:rPr>
      </w:pPr>
      <w:r w:rsidRPr="00063439">
        <w:rPr>
          <w:rStyle w:val="Strong"/>
          <w:rFonts w:ascii="Times New Roman" w:hAnsi="Times New Roman"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7F2F5D" w:rsidRPr="00063439" w:rsidRDefault="007F2F5D" w:rsidP="00063439">
      <w:pPr>
        <w:spacing w:after="0" w:line="240" w:lineRule="auto"/>
        <w:jc w:val="center"/>
        <w:rPr>
          <w:rStyle w:val="Strong"/>
          <w:rFonts w:ascii="Times New Roman" w:hAnsi="Times New Roman"/>
          <w:sz w:val="28"/>
          <w:szCs w:val="28"/>
        </w:rPr>
      </w:pPr>
    </w:p>
    <w:p w:rsidR="007F2F5D" w:rsidRPr="00063439" w:rsidRDefault="007F2F5D" w:rsidP="0006343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 w:rsidRPr="00063439">
        <w:rPr>
          <w:rFonts w:ascii="Times New Roman" w:hAnsi="Times New Roman"/>
          <w:bCs/>
          <w:sz w:val="24"/>
          <w:szCs w:val="24"/>
        </w:rPr>
        <w:t>Пристенского</w:t>
      </w:r>
      <w:r w:rsidRPr="00063439"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 w:rsidRPr="00063439">
        <w:rPr>
          <w:rFonts w:ascii="Times New Roman" w:hAnsi="Times New Roman"/>
          <w:bCs/>
          <w:sz w:val="24"/>
          <w:szCs w:val="24"/>
        </w:rPr>
        <w:t>Пристенский</w:t>
      </w:r>
      <w:r w:rsidRPr="00063439"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63439"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7F2F5D" w:rsidRPr="00063439" w:rsidRDefault="007F2F5D" w:rsidP="0006343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Четверг с 9.00 до 20.00 час.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Суббота с 9.00 до 16.00 час.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 xml:space="preserve">Филиал ОБУ «МФЦ» </w:t>
      </w:r>
      <w:r w:rsidRPr="00063439">
        <w:rPr>
          <w:rFonts w:ascii="Times New Roman" w:hAnsi="Times New Roman"/>
          <w:bCs/>
          <w:sz w:val="24"/>
          <w:szCs w:val="24"/>
        </w:rPr>
        <w:t>Пристенского</w:t>
      </w:r>
      <w:r w:rsidRPr="00063439"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 w:rsidRPr="00063439">
        <w:rPr>
          <w:rFonts w:ascii="Times New Roman" w:hAnsi="Times New Roman"/>
          <w:bCs/>
          <w:sz w:val="24"/>
          <w:szCs w:val="24"/>
        </w:rPr>
        <w:t>Пристенский</w:t>
      </w:r>
      <w:r w:rsidRPr="00063439"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ОБУ «МФЦ», МФЦ, сокращается на один час.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Справочные телефоны: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Администрация: 8(47134) 3-15-19;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ОБУ «МФЦ»: +7 (4712) 74-14-80;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 xml:space="preserve">МФЦ: </w:t>
      </w:r>
      <w:r w:rsidRPr="00063439">
        <w:rPr>
          <w:rFonts w:ascii="Times New Roman" w:hAnsi="Times New Roman"/>
          <w:kern w:val="2"/>
          <w:sz w:val="24"/>
          <w:szCs w:val="24"/>
        </w:rPr>
        <w:t>(8 47134) 2-18-55</w:t>
      </w:r>
      <w:r w:rsidRPr="00063439">
        <w:rPr>
          <w:rFonts w:ascii="Times New Roman" w:hAnsi="Times New Roman"/>
          <w:sz w:val="24"/>
          <w:szCs w:val="24"/>
        </w:rPr>
        <w:t>;</w:t>
      </w:r>
    </w:p>
    <w:p w:rsidR="007F2F5D" w:rsidRPr="00063439" w:rsidRDefault="007F2F5D" w:rsidP="000634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63439"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hyperlink r:id="rId4" w:history="1">
        <w:r w:rsidRPr="00063439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http://_ www.</w:t>
        </w:r>
        <w:r w:rsidRPr="00063439">
          <w:rPr>
            <w:rStyle w:val="Hyperlink"/>
            <w:rFonts w:ascii="Times New Roman" w:hAnsi="Times New Roman"/>
            <w:color w:val="auto"/>
            <w:kern w:val="2"/>
            <w:sz w:val="24"/>
            <w:szCs w:val="24"/>
          </w:rPr>
          <w:t xml:space="preserve"> http://srolshanka.rkursk.ru/</w:t>
        </w:r>
        <w:r w:rsidRPr="00063439">
          <w:rPr>
            <w:rStyle w:val="Hyperlink"/>
            <w:rFonts w:ascii="Times New Roman" w:hAnsi="Times New Roman"/>
            <w:color w:val="auto"/>
            <w:sz w:val="24"/>
            <w:szCs w:val="24"/>
          </w:rPr>
          <w:t xml:space="preserve">, </w:t>
        </w:r>
      </w:hyperlink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hyperlink r:id="rId5" w:history="1">
        <w:r w:rsidRPr="00063439">
          <w:rPr>
            <w:rStyle w:val="Hyperlink"/>
            <w:rFonts w:ascii="Times New Roman" w:hAnsi="Times New Roman"/>
            <w:color w:val="auto"/>
            <w:sz w:val="24"/>
            <w:szCs w:val="24"/>
          </w:rPr>
          <w:t>электронная почта: olshanka_sel@mail.ru</w:t>
        </w:r>
      </w:hyperlink>
    </w:p>
    <w:p w:rsidR="007F2F5D" w:rsidRPr="00063439" w:rsidRDefault="007F2F5D" w:rsidP="00063439">
      <w:pPr>
        <w:spacing w:after="0" w:line="240" w:lineRule="auto"/>
        <w:ind w:firstLine="1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 xml:space="preserve"> Адрес официального сайта ОБУ «МФЦ»: </w:t>
      </w:r>
      <w:hyperlink r:id="rId6" w:history="1">
        <w:r w:rsidRPr="00063439">
          <w:rPr>
            <w:rStyle w:val="Hyperlink"/>
            <w:rFonts w:ascii="Times New Roman" w:hAnsi="Times New Roman"/>
            <w:color w:val="auto"/>
            <w:sz w:val="24"/>
            <w:szCs w:val="24"/>
          </w:rPr>
          <w:t>www.mfc-kursk.ru</w:t>
        </w:r>
      </w:hyperlink>
      <w:r w:rsidRPr="00063439"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7F2F5D" w:rsidRPr="00063439" w:rsidRDefault="007F2F5D" w:rsidP="0006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3439"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7F2F5D" w:rsidRPr="00063439" w:rsidRDefault="007F2F5D" w:rsidP="000634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2F5D" w:rsidRPr="00063439" w:rsidRDefault="007F2F5D" w:rsidP="000634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F2F5D" w:rsidRPr="00063439" w:rsidSect="00635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63439"/>
    <w:rsid w:val="000B1D12"/>
    <w:rsid w:val="00635A88"/>
    <w:rsid w:val="007F2F5D"/>
    <w:rsid w:val="008C6186"/>
    <w:rsid w:val="009C3F12"/>
    <w:rsid w:val="00AF063F"/>
    <w:rsid w:val="00BF2A97"/>
    <w:rsid w:val="00E429AB"/>
    <w:rsid w:val="00FC2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" TargetMode="External"/><Relationship Id="rId5" Type="http://schemas.openxmlformats.org/officeDocument/2006/relationships/hyperlink" Target="http://_________________" TargetMode="External"/><Relationship Id="rId4" Type="http://schemas.openxmlformats.org/officeDocument/2006/relationships/hyperlink" Target="http://________________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333</Words>
  <Characters>1900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2018-11-16T07:46:00Z</dcterms:created>
  <dcterms:modified xsi:type="dcterms:W3CDTF">2018-12-07T18:56:00Z</dcterms:modified>
</cp:coreProperties>
</file>